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9B" w:rsidRDefault="000039A5" w:rsidP="0018399B">
      <w:pPr>
        <w:jc w:val="right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-238125</wp:posOffset>
            </wp:positionV>
            <wp:extent cx="457200" cy="4572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oWords_4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399B" w:rsidRDefault="0018399B" w:rsidP="0018399B">
      <w:pPr>
        <w:jc w:val="right"/>
        <w:rPr>
          <w:noProof/>
          <w:lang w:eastAsia="en-GB"/>
        </w:rPr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E51C03" w:rsidRDefault="00E51C03" w:rsidP="0018399B">
      <w:pPr>
        <w:jc w:val="right"/>
      </w:pPr>
    </w:p>
    <w:p w:rsidR="00E51C03" w:rsidRDefault="00E51C03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05071" w:rsidTr="0093096E">
        <w:trPr>
          <w:jc w:val="center"/>
        </w:trPr>
        <w:tc>
          <w:tcPr>
            <w:tcW w:w="0" w:type="auto"/>
            <w:shd w:val="clear" w:color="auto" w:fill="1C471C"/>
          </w:tcPr>
          <w:p w:rsidR="00905071" w:rsidRDefault="0093096E" w:rsidP="0093096E">
            <w:pPr>
              <w:spacing w:after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4EA5A32E" wp14:editId="43720B47">
                  <wp:extent cx="4913195" cy="2286000"/>
                  <wp:effectExtent l="0" t="0" r="1905" b="0"/>
                  <wp:docPr id="2" name="Picture 2" descr="C:\Rh11_Samples_EC2\Word Design Stuff\Second Delivery - As used\cover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Second Delivery - As used\cover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905071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sz w:val="72"/>
                <w:szCs w:val="72"/>
              </w:rPr>
            </w:pPr>
            <w:r w:rsidRPr="00905071">
              <w:rPr>
                <w:rFonts w:ascii="Franklin Gothic Demi Cond" w:hAnsi="Franklin Gothic Demi Cond"/>
                <w:color w:val="FFFFFF" w:themeColor="background1"/>
                <w:sz w:val="72"/>
                <w:szCs w:val="72"/>
              </w:rPr>
              <w:t>Document Title Here</w:t>
            </w:r>
          </w:p>
          <w:p w:rsidR="00905071" w:rsidRDefault="00905071" w:rsidP="00905071">
            <w:pPr>
              <w:spacing w:after="0"/>
              <w:jc w:val="center"/>
            </w:pPr>
          </w:p>
        </w:tc>
        <w:bookmarkStart w:id="0" w:name="_GoBack"/>
        <w:bookmarkEnd w:id="0"/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>Whirl the World, First Avenue, Anytown.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47334"/>
    <w:rsid w:val="00097009"/>
    <w:rsid w:val="00105959"/>
    <w:rsid w:val="0013029E"/>
    <w:rsid w:val="0018399B"/>
    <w:rsid w:val="001865F1"/>
    <w:rsid w:val="001D1417"/>
    <w:rsid w:val="00226DD5"/>
    <w:rsid w:val="00237508"/>
    <w:rsid w:val="00246F11"/>
    <w:rsid w:val="002B104C"/>
    <w:rsid w:val="002C5603"/>
    <w:rsid w:val="003561EB"/>
    <w:rsid w:val="00384E70"/>
    <w:rsid w:val="0038530A"/>
    <w:rsid w:val="00441B05"/>
    <w:rsid w:val="00511D0C"/>
    <w:rsid w:val="005C1760"/>
    <w:rsid w:val="00677D4D"/>
    <w:rsid w:val="007806B7"/>
    <w:rsid w:val="00793D35"/>
    <w:rsid w:val="007E7FC9"/>
    <w:rsid w:val="00842672"/>
    <w:rsid w:val="00852E25"/>
    <w:rsid w:val="008C3859"/>
    <w:rsid w:val="00905071"/>
    <w:rsid w:val="00907810"/>
    <w:rsid w:val="0091245E"/>
    <w:rsid w:val="0093096E"/>
    <w:rsid w:val="00952810"/>
    <w:rsid w:val="009763EE"/>
    <w:rsid w:val="00A2642E"/>
    <w:rsid w:val="00A51931"/>
    <w:rsid w:val="00A739A4"/>
    <w:rsid w:val="00AC57DD"/>
    <w:rsid w:val="00B36DBD"/>
    <w:rsid w:val="00BC7C33"/>
    <w:rsid w:val="00C02DBB"/>
    <w:rsid w:val="00C05284"/>
    <w:rsid w:val="00C77A31"/>
    <w:rsid w:val="00D46DEA"/>
    <w:rsid w:val="00D827D4"/>
    <w:rsid w:val="00D96449"/>
    <w:rsid w:val="00DD2D07"/>
    <w:rsid w:val="00E26403"/>
    <w:rsid w:val="00E51C03"/>
    <w:rsid w:val="00E62B84"/>
    <w:rsid w:val="00EE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D35"/>
    <w:pPr>
      <w:keepLines/>
      <w:spacing w:after="20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D46DEA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D35"/>
    <w:pPr>
      <w:keepLines/>
      <w:spacing w:after="20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D46DEA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15</TotalTime>
  <Pages>2</Pages>
  <Words>18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8</cp:revision>
  <cp:lastPrinted>2013-11-13T09:41:00Z</cp:lastPrinted>
  <dcterms:created xsi:type="dcterms:W3CDTF">2013-11-13T13:26:00Z</dcterms:created>
  <dcterms:modified xsi:type="dcterms:W3CDTF">2013-11-19T17:53:00Z</dcterms:modified>
</cp:coreProperties>
</file>